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F76898" w14:textId="77777777" w:rsidR="002C7A51" w:rsidRDefault="002C7A51" w:rsidP="002C7A51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  <w:u w:val="single"/>
        </w:rPr>
        <w:t>William PALMER</w:t>
      </w:r>
      <w:r>
        <w:rPr>
          <w:rFonts w:eastAsia="Times New Roman" w:cs="Times New Roman"/>
          <w:szCs w:val="24"/>
        </w:rPr>
        <w:t xml:space="preserve">   </w:t>
      </w:r>
      <w:proofErr w:type="gramStart"/>
      <w:r>
        <w:rPr>
          <w:rFonts w:eastAsia="Times New Roman" w:cs="Times New Roman"/>
          <w:szCs w:val="24"/>
        </w:rPr>
        <w:t xml:space="preserve">   (</w:t>
      </w:r>
      <w:proofErr w:type="gramEnd"/>
      <w:r>
        <w:rPr>
          <w:rFonts w:eastAsia="Times New Roman" w:cs="Times New Roman"/>
          <w:szCs w:val="24"/>
        </w:rPr>
        <w:t>fl.1446)</w:t>
      </w:r>
    </w:p>
    <w:p w14:paraId="5374860E" w14:textId="77777777" w:rsidR="002C7A51" w:rsidRDefault="002C7A51" w:rsidP="002C7A51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of London.</w:t>
      </w:r>
    </w:p>
    <w:p w14:paraId="3847A413" w14:textId="77777777" w:rsidR="002C7A51" w:rsidRDefault="002C7A51" w:rsidP="002C7A51">
      <w:pPr>
        <w:pStyle w:val="NoSpacing"/>
        <w:rPr>
          <w:rFonts w:eastAsia="Times New Roman" w:cs="Times New Roman"/>
          <w:szCs w:val="24"/>
        </w:rPr>
      </w:pPr>
    </w:p>
    <w:p w14:paraId="2F6E3057" w14:textId="77777777" w:rsidR="002C7A51" w:rsidRDefault="002C7A51" w:rsidP="002C7A51">
      <w:pPr>
        <w:pStyle w:val="NoSpacing"/>
        <w:rPr>
          <w:rFonts w:eastAsia="Times New Roman" w:cs="Times New Roman"/>
          <w:szCs w:val="24"/>
        </w:rPr>
      </w:pPr>
    </w:p>
    <w:p w14:paraId="31413F5D" w14:textId="77777777" w:rsidR="002C7A51" w:rsidRDefault="002C7A51" w:rsidP="002C7A51">
      <w:pPr>
        <w:pStyle w:val="NoSpacing"/>
        <w:rPr>
          <w:rFonts w:cs="Times New Roman"/>
          <w:szCs w:val="24"/>
        </w:rPr>
      </w:pPr>
      <w:r>
        <w:rPr>
          <w:rFonts w:eastAsia="Times New Roman" w:cs="Times New Roman"/>
          <w:szCs w:val="24"/>
        </w:rPr>
        <w:t>21 Nov.1446</w:t>
      </w:r>
      <w:r>
        <w:rPr>
          <w:rFonts w:eastAsia="Times New Roman" w:cs="Times New Roman"/>
          <w:szCs w:val="24"/>
        </w:rPr>
        <w:tab/>
      </w:r>
      <w:r>
        <w:rPr>
          <w:rFonts w:cs="Times New Roman"/>
          <w:szCs w:val="24"/>
        </w:rPr>
        <w:t>He was elected Constable of Billingsgate Ward.</w:t>
      </w:r>
    </w:p>
    <w:p w14:paraId="2F28B0BF" w14:textId="77777777" w:rsidR="002C7A51" w:rsidRDefault="002C7A51" w:rsidP="002C7A51">
      <w:pPr>
        <w:pStyle w:val="NoSpacing"/>
        <w:rPr>
          <w:rFonts w:eastAsia="Times New Roman"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eastAsia="Times New Roman" w:cs="Times New Roman"/>
          <w:szCs w:val="24"/>
        </w:rPr>
        <w:t>(“The Government of London and its relations with the Crown 1400-1450” by</w:t>
      </w:r>
    </w:p>
    <w:p w14:paraId="471160AF" w14:textId="77777777" w:rsidR="002C7A51" w:rsidRDefault="002C7A51" w:rsidP="002C7A51">
      <w:pPr>
        <w:pStyle w:val="NoSpacing"/>
        <w:ind w:left="144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 Caroline M. Barron: Thesis presented for the degree of Doctor of Philosophy in the University of London, January 1970 p.545)</w:t>
      </w:r>
    </w:p>
    <w:p w14:paraId="00B6F67D" w14:textId="77777777" w:rsidR="002C7A51" w:rsidRDefault="002C7A51" w:rsidP="002C7A51">
      <w:pPr>
        <w:pStyle w:val="NoSpacing"/>
        <w:rPr>
          <w:rFonts w:eastAsia="Times New Roman" w:cs="Times New Roman"/>
          <w:szCs w:val="24"/>
        </w:rPr>
      </w:pPr>
    </w:p>
    <w:p w14:paraId="061AD5E2" w14:textId="77777777" w:rsidR="002C7A51" w:rsidRDefault="002C7A51" w:rsidP="002C7A51">
      <w:pPr>
        <w:pStyle w:val="NoSpacing"/>
        <w:rPr>
          <w:rFonts w:eastAsia="Times New Roman" w:cs="Times New Roman"/>
          <w:szCs w:val="24"/>
        </w:rPr>
      </w:pPr>
    </w:p>
    <w:p w14:paraId="4E8BE29E" w14:textId="77777777" w:rsidR="002C7A51" w:rsidRDefault="002C7A51" w:rsidP="002C7A51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7 March 2023</w:t>
      </w:r>
    </w:p>
    <w:p w14:paraId="6FB458E6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CE3AC3" w14:textId="77777777" w:rsidR="002C7A51" w:rsidRDefault="002C7A51" w:rsidP="009139A6">
      <w:r>
        <w:separator/>
      </w:r>
    </w:p>
  </w:endnote>
  <w:endnote w:type="continuationSeparator" w:id="0">
    <w:p w14:paraId="672183B0" w14:textId="77777777" w:rsidR="002C7A51" w:rsidRDefault="002C7A5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882C0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97C7A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B4AB5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C35BF9" w14:textId="77777777" w:rsidR="002C7A51" w:rsidRDefault="002C7A51" w:rsidP="009139A6">
      <w:r>
        <w:separator/>
      </w:r>
    </w:p>
  </w:footnote>
  <w:footnote w:type="continuationSeparator" w:id="0">
    <w:p w14:paraId="3FED3301" w14:textId="77777777" w:rsidR="002C7A51" w:rsidRDefault="002C7A5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092FE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56301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6A897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7A51"/>
    <w:rsid w:val="000666E0"/>
    <w:rsid w:val="002510B7"/>
    <w:rsid w:val="002C7A51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B25BEA"/>
  <w15:chartTrackingRefBased/>
  <w15:docId w15:val="{8258DA18-9A0B-4E59-BF83-3FFD41A129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47</Words>
  <Characters>273</Characters>
  <Application>Microsoft Office Word</Application>
  <DocSecurity>0</DocSecurity>
  <Lines>2</Lines>
  <Paragraphs>1</Paragraphs>
  <ScaleCrop>false</ScaleCrop>
  <Company/>
  <LinksUpToDate>false</LinksUpToDate>
  <CharactersWithSpaces>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2023-03-07T21:36:00Z</dcterms:created>
  <dcterms:modified xsi:type="dcterms:W3CDTF">2023-03-07T21:37:00Z</dcterms:modified>
</cp:coreProperties>
</file>